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72803D04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</w:t>
      </w:r>
      <w:r w:rsidR="00111F86">
        <w:rPr>
          <w:b/>
          <w:i/>
          <w:noProof/>
          <w:sz w:val="28"/>
        </w:rPr>
        <w:t>5098</w:t>
      </w:r>
    </w:p>
    <w:p w14:paraId="35F0D332" w14:textId="1319DB00" w:rsidR="00B97703" w:rsidRDefault="007D57D1" w:rsidP="007D57D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22B7E6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2"/>
    <w:bookmarkEnd w:id="3"/>
    <w:bookmarkEnd w:id="4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56782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01ACE">
        <w:rPr>
          <w:rFonts w:ascii="Arial" w:hAnsi="Arial" w:cs="Arial"/>
          <w:b/>
          <w:sz w:val="22"/>
          <w:szCs w:val="22"/>
        </w:rPr>
        <w:t>SA3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DA05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78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069BDE" w14:textId="12BC34E0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 xml:space="preserve">Retrieving keys for decryption of protected IEs for </w:t>
      </w:r>
      <w:r w:rsidR="00A67096">
        <w:rPr>
          <w:rFonts w:ascii="Arial" w:hAnsi="Arial" w:cs="Arial"/>
          <w:lang w:eastAsia="zh-CN"/>
        </w:rPr>
        <w:t xml:space="preserve">5G ProSe </w:t>
      </w:r>
      <w:r w:rsidR="00485A91" w:rsidRPr="00485A91">
        <w:rPr>
          <w:rFonts w:ascii="Arial" w:hAnsi="Arial" w:cs="Arial"/>
          <w:lang w:eastAsia="zh-CN"/>
        </w:rPr>
        <w:t>U</w:t>
      </w:r>
      <w:r w:rsidR="00A67096">
        <w:rPr>
          <w:rFonts w:ascii="Arial" w:hAnsi="Arial" w:cs="Arial"/>
          <w:lang w:eastAsia="zh-CN"/>
        </w:rPr>
        <w:t>E-to-</w:t>
      </w:r>
      <w:r w:rsidR="00485A91" w:rsidRPr="00485A91">
        <w:rPr>
          <w:rFonts w:ascii="Arial" w:hAnsi="Arial" w:cs="Arial"/>
          <w:lang w:eastAsia="zh-CN"/>
        </w:rPr>
        <w:t>N</w:t>
      </w:r>
      <w:r w:rsidR="00A67096">
        <w:rPr>
          <w:rFonts w:ascii="Arial" w:hAnsi="Arial" w:cs="Arial"/>
          <w:lang w:eastAsia="zh-CN"/>
        </w:rPr>
        <w:t>etwork</w:t>
      </w:r>
      <w:r w:rsidR="00485A91" w:rsidRPr="00485A91">
        <w:rPr>
          <w:rFonts w:ascii="Arial" w:hAnsi="Arial" w:cs="Arial"/>
          <w:lang w:eastAsia="zh-CN"/>
        </w:rPr>
        <w:t xml:space="preserve"> </w:t>
      </w:r>
      <w:r w:rsidR="00AB7824">
        <w:rPr>
          <w:rFonts w:ascii="Arial" w:hAnsi="Arial" w:cs="Arial"/>
          <w:lang w:eastAsia="zh-CN"/>
        </w:rPr>
        <w:t>R</w:t>
      </w:r>
      <w:r w:rsidR="00485A91" w:rsidRPr="00485A91">
        <w:rPr>
          <w:rFonts w:ascii="Arial" w:hAnsi="Arial" w:cs="Arial"/>
          <w:lang w:eastAsia="zh-CN"/>
        </w:rPr>
        <w:t>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460CB929" w14:textId="0606E538" w:rsidR="008913D4" w:rsidRPr="008913D4" w:rsidRDefault="00AF648D" w:rsidP="008913D4">
      <w:pPr>
        <w:ind w:leftChars="16" w:left="32"/>
        <w:rPr>
          <w:rFonts w:ascii="Arial" w:hAnsi="Arial" w:cs="Arial"/>
          <w:lang w:eastAsia="zh-CN"/>
        </w:rPr>
      </w:pPr>
      <w:r w:rsidRPr="00AF648D">
        <w:rPr>
          <w:rFonts w:ascii="Arial" w:hAnsi="Arial" w:cs="Arial"/>
          <w:iCs/>
        </w:rPr>
        <w:t>SA3</w:t>
      </w:r>
      <w:r>
        <w:rPr>
          <w:rFonts w:ascii="Arial" w:hAnsi="Arial" w:cs="Arial"/>
          <w:iCs/>
        </w:rPr>
        <w:t xml:space="preserve"> agreed that </w:t>
      </w:r>
      <w:r w:rsidR="004E7776">
        <w:rPr>
          <w:rFonts w:ascii="Arial" w:hAnsi="Arial" w:cs="Arial"/>
          <w:iCs/>
        </w:rPr>
        <w:t>t</w:t>
      </w:r>
      <w:r w:rsidR="000631F0" w:rsidRPr="00AF648D">
        <w:rPr>
          <w:rFonts w:ascii="Arial" w:hAnsi="Arial" w:cs="Arial"/>
          <w:lang w:eastAsia="zh-CN"/>
        </w:rPr>
        <w:t>h</w:t>
      </w:r>
      <w:r w:rsidR="00351BCC" w:rsidRPr="00AF648D">
        <w:rPr>
          <w:rFonts w:ascii="Arial" w:hAnsi="Arial" w:cs="Arial"/>
          <w:lang w:eastAsia="zh-CN"/>
        </w:rPr>
        <w:t>e 5G Pro</w:t>
      </w:r>
      <w:bookmarkStart w:id="7" w:name="_GoBack"/>
      <w:bookmarkEnd w:id="7"/>
      <w:r w:rsidR="00351BCC" w:rsidRPr="00AF648D">
        <w:rPr>
          <w:rFonts w:ascii="Arial" w:hAnsi="Arial" w:cs="Arial"/>
          <w:lang w:eastAsia="zh-CN"/>
        </w:rPr>
        <w:t xml:space="preserve">Se UE-to-Network Relay </w:t>
      </w:r>
      <w:r w:rsidR="000631F0" w:rsidRPr="00AF648D">
        <w:rPr>
          <w:rFonts w:ascii="Arial" w:hAnsi="Arial" w:cs="Arial"/>
          <w:lang w:eastAsia="zh-CN"/>
        </w:rPr>
        <w:t xml:space="preserve">can </w:t>
      </w:r>
      <w:r w:rsidR="00351BCC" w:rsidRPr="00AF648D">
        <w:rPr>
          <w:rFonts w:ascii="Arial" w:hAnsi="Arial" w:cs="Arial"/>
          <w:lang w:eastAsia="zh-CN"/>
        </w:rPr>
        <w:t xml:space="preserve">retrieve the discovery security parameters </w:t>
      </w:r>
      <w:r w:rsidR="00CF4A9B">
        <w:rPr>
          <w:rFonts w:ascii="Arial" w:hAnsi="Arial" w:cs="Arial"/>
          <w:lang w:eastAsia="zh-CN"/>
        </w:rPr>
        <w:t xml:space="preserve">for the Relay Service Code </w:t>
      </w:r>
      <w:r w:rsidR="00351BCC" w:rsidRPr="00AF648D">
        <w:rPr>
          <w:rFonts w:ascii="Arial" w:hAnsi="Arial" w:cs="Arial"/>
          <w:lang w:eastAsia="zh-CN"/>
        </w:rPr>
        <w:t>based on the Destination Layer-2 ID of the receiv</w:t>
      </w:r>
      <w:r w:rsidR="000631F0" w:rsidRPr="00AF648D">
        <w:rPr>
          <w:rFonts w:ascii="Arial" w:hAnsi="Arial" w:cs="Arial"/>
          <w:lang w:eastAsia="zh-CN"/>
        </w:rPr>
        <w:t>ed PROSE DIRECT LINK ESTABLISHMENT REQUEST message</w:t>
      </w:r>
      <w:r w:rsidR="00CF4A9B">
        <w:rPr>
          <w:rFonts w:ascii="Arial" w:hAnsi="Arial" w:cs="Arial"/>
          <w:lang w:eastAsia="zh-CN"/>
        </w:rPr>
        <w:t xml:space="preserve">. SA3 recommends that </w:t>
      </w:r>
      <w:r w:rsidR="008913D4">
        <w:rPr>
          <w:rFonts w:ascii="Arial" w:hAnsi="Arial" w:cs="Arial"/>
          <w:lang w:eastAsia="zh-CN"/>
        </w:rPr>
        <w:t>the Destination Layer-2 ID is</w:t>
      </w:r>
      <w:r w:rsidR="00FB0FEB" w:rsidRPr="00AF648D">
        <w:rPr>
          <w:rFonts w:ascii="Arial" w:hAnsi="Arial" w:cs="Arial"/>
          <w:lang w:eastAsia="zh-CN"/>
        </w:rPr>
        <w:t xml:space="preserve"> associated with </w:t>
      </w:r>
      <w:r w:rsidR="00CF4A9B">
        <w:rPr>
          <w:rFonts w:ascii="Arial" w:hAnsi="Arial" w:cs="Arial"/>
          <w:lang w:eastAsia="zh-CN"/>
        </w:rPr>
        <w:t>the</w:t>
      </w:r>
      <w:r w:rsidR="00FB0FEB" w:rsidRPr="00AF648D">
        <w:rPr>
          <w:rFonts w:ascii="Arial" w:hAnsi="Arial" w:cs="Arial"/>
          <w:lang w:eastAsia="zh-CN"/>
        </w:rPr>
        <w:t xml:space="preserve"> Relay Service Code by the 5G ProSe UE-to-Network Relay.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6A3FEEC5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宋体" w:hAnsi="Arial" w:cs="Arial"/>
          <w:color w:val="000000"/>
          <w:lang w:eastAsia="zh-CN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>to take the above information into account</w:t>
      </w:r>
      <w:r w:rsidR="005766BE">
        <w:rPr>
          <w:rFonts w:ascii="Arial" w:eastAsia="等线" w:hAnsi="Arial" w:cs="Arial"/>
          <w:lang w:eastAsia="zh-CN"/>
        </w:rPr>
        <w:t xml:space="preserve"> and update the</w:t>
      </w:r>
      <w:r w:rsidR="005E5563">
        <w:rPr>
          <w:rFonts w:ascii="Arial" w:eastAsia="等线" w:hAnsi="Arial" w:cs="Arial"/>
          <w:lang w:eastAsia="zh-CN"/>
        </w:rPr>
        <w:t>ir</w:t>
      </w:r>
      <w:r w:rsidR="005766BE">
        <w:rPr>
          <w:rFonts w:ascii="Arial" w:eastAsia="等线" w:hAnsi="Arial" w:cs="Arial"/>
          <w:lang w:eastAsia="zh-CN"/>
        </w:rPr>
        <w:t xml:space="preserve"> specification </w:t>
      </w:r>
      <w:r w:rsidR="005766BE">
        <w:rPr>
          <w:rFonts w:ascii="Arial" w:eastAsia="等线" w:hAnsi="Arial" w:cs="Arial" w:hint="eastAsia"/>
          <w:lang w:eastAsia="zh-CN"/>
        </w:rPr>
        <w:t>accordingly</w:t>
      </w:r>
      <w:r w:rsidR="00FB0FEB">
        <w:rPr>
          <w:rFonts w:ascii="Arial" w:eastAsia="等线" w:hAnsi="Arial" w:cs="Arial"/>
          <w:lang w:eastAsia="zh-CN"/>
        </w:rPr>
        <w:t xml:space="preserve"> if needed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E1B60E" w14:textId="77777777" w:rsidR="005E5563" w:rsidRPr="00FD522E" w:rsidRDefault="005E5563" w:rsidP="005E5563">
      <w:pPr>
        <w:rPr>
          <w:rFonts w:ascii="Arial" w:eastAsia="等线" w:hAnsi="Arial" w:cs="Arial"/>
          <w:lang w:eastAsia="zh-CN"/>
        </w:rPr>
      </w:pPr>
      <w:r w:rsidRPr="00FD522E">
        <w:rPr>
          <w:rFonts w:ascii="Arial" w:eastAsia="等线" w:hAnsi="Arial" w:cs="Arial"/>
          <w:lang w:eastAsia="zh-CN"/>
        </w:rPr>
        <w:t>SA3#115</w:t>
      </w:r>
      <w:r w:rsidRPr="00FD522E">
        <w:rPr>
          <w:rFonts w:ascii="Arial" w:eastAsia="等线" w:hAnsi="Arial" w:cs="Arial"/>
          <w:lang w:eastAsia="zh-CN"/>
        </w:rPr>
        <w:tab/>
        <w:t>February 26th – March 1st 2024</w:t>
      </w:r>
      <w:r w:rsidRPr="00FD522E">
        <w:rPr>
          <w:rFonts w:ascii="Arial" w:eastAsia="等线" w:hAnsi="Arial" w:cs="Arial"/>
          <w:lang w:eastAsia="zh-CN"/>
        </w:rPr>
        <w:tab/>
        <w:t>Athens, Greece</w:t>
      </w:r>
    </w:p>
    <w:p w14:paraId="6F12211B" w14:textId="77777777" w:rsidR="005E5563" w:rsidRPr="00FD522E" w:rsidRDefault="005E5563" w:rsidP="005E5563">
      <w:pPr>
        <w:rPr>
          <w:rFonts w:ascii="Arial" w:eastAsia="等线" w:hAnsi="Arial" w:cs="Arial"/>
          <w:lang w:eastAsia="zh-CN"/>
        </w:rPr>
      </w:pPr>
      <w:r w:rsidRPr="00FD522E">
        <w:rPr>
          <w:rFonts w:ascii="Arial" w:eastAsia="等线" w:hAnsi="Arial" w:cs="Arial"/>
          <w:lang w:eastAsia="zh-CN"/>
        </w:rPr>
        <w:t>SA3#116</w:t>
      </w:r>
      <w:r w:rsidRPr="00FD522E">
        <w:rPr>
          <w:rFonts w:ascii="Arial" w:eastAsia="等线" w:hAnsi="Arial" w:cs="Arial"/>
          <w:lang w:eastAsia="zh-CN"/>
        </w:rPr>
        <w:tab/>
        <w:t>May 20th – 25th 2024</w:t>
      </w:r>
      <w:r w:rsidRPr="00FD522E">
        <w:rPr>
          <w:rFonts w:ascii="Arial" w:eastAsia="等线" w:hAnsi="Arial" w:cs="Arial"/>
          <w:lang w:eastAsia="zh-CN"/>
        </w:rPr>
        <w:tab/>
      </w:r>
      <w:r w:rsidRPr="00FD522E">
        <w:rPr>
          <w:rFonts w:ascii="Arial" w:eastAsia="等线" w:hAnsi="Arial" w:cs="Arial"/>
          <w:lang w:eastAsia="zh-CN"/>
        </w:rPr>
        <w:tab/>
        <w:t>Korea, KR</w:t>
      </w:r>
    </w:p>
    <w:p w14:paraId="054FEDCB" w14:textId="074C853E" w:rsidR="006052AD" w:rsidRPr="00074D3C" w:rsidRDefault="006052AD" w:rsidP="005E5563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89627" w14:textId="77777777" w:rsidR="005A13A7" w:rsidRDefault="005A13A7">
      <w:pPr>
        <w:spacing w:after="0"/>
      </w:pPr>
      <w:r>
        <w:separator/>
      </w:r>
    </w:p>
  </w:endnote>
  <w:endnote w:type="continuationSeparator" w:id="0">
    <w:p w14:paraId="57F9F404" w14:textId="77777777" w:rsidR="005A13A7" w:rsidRDefault="005A13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64826" w14:textId="77777777" w:rsidR="005A13A7" w:rsidRDefault="005A13A7">
      <w:pPr>
        <w:spacing w:after="0"/>
      </w:pPr>
      <w:r>
        <w:separator/>
      </w:r>
    </w:p>
  </w:footnote>
  <w:footnote w:type="continuationSeparator" w:id="0">
    <w:p w14:paraId="24201C72" w14:textId="77777777" w:rsidR="005A13A7" w:rsidRDefault="005A13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631F0"/>
    <w:rsid w:val="00074D3C"/>
    <w:rsid w:val="00095F9A"/>
    <w:rsid w:val="000B21DF"/>
    <w:rsid w:val="000D22B4"/>
    <w:rsid w:val="000E6116"/>
    <w:rsid w:val="000F6242"/>
    <w:rsid w:val="00100946"/>
    <w:rsid w:val="00103FF1"/>
    <w:rsid w:val="00111F86"/>
    <w:rsid w:val="001129B3"/>
    <w:rsid w:val="00131648"/>
    <w:rsid w:val="00196B59"/>
    <w:rsid w:val="00196DBE"/>
    <w:rsid w:val="001A14F2"/>
    <w:rsid w:val="001B3A86"/>
    <w:rsid w:val="001B763F"/>
    <w:rsid w:val="001F52FA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C0B53"/>
    <w:rsid w:val="002E01C1"/>
    <w:rsid w:val="002F1940"/>
    <w:rsid w:val="002F7BF8"/>
    <w:rsid w:val="00322204"/>
    <w:rsid w:val="00351BCC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D18DD"/>
    <w:rsid w:val="004E3939"/>
    <w:rsid w:val="004E7776"/>
    <w:rsid w:val="00526DDD"/>
    <w:rsid w:val="005314DE"/>
    <w:rsid w:val="00562900"/>
    <w:rsid w:val="00567761"/>
    <w:rsid w:val="005766BE"/>
    <w:rsid w:val="005A13A7"/>
    <w:rsid w:val="005B6433"/>
    <w:rsid w:val="005E5563"/>
    <w:rsid w:val="005F01EF"/>
    <w:rsid w:val="00601ACE"/>
    <w:rsid w:val="006052AD"/>
    <w:rsid w:val="006165E5"/>
    <w:rsid w:val="006545E4"/>
    <w:rsid w:val="00670C41"/>
    <w:rsid w:val="00673D66"/>
    <w:rsid w:val="006D49AE"/>
    <w:rsid w:val="006E1FDD"/>
    <w:rsid w:val="006F66E5"/>
    <w:rsid w:val="00717127"/>
    <w:rsid w:val="00722886"/>
    <w:rsid w:val="00724403"/>
    <w:rsid w:val="00730E01"/>
    <w:rsid w:val="0073766B"/>
    <w:rsid w:val="00783C25"/>
    <w:rsid w:val="007C1013"/>
    <w:rsid w:val="007D57D1"/>
    <w:rsid w:val="007E2558"/>
    <w:rsid w:val="007E345F"/>
    <w:rsid w:val="007F4F92"/>
    <w:rsid w:val="0080016C"/>
    <w:rsid w:val="00803018"/>
    <w:rsid w:val="008248E9"/>
    <w:rsid w:val="00867AF2"/>
    <w:rsid w:val="008758B0"/>
    <w:rsid w:val="008913D4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B2C82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096"/>
    <w:rsid w:val="00A67F61"/>
    <w:rsid w:val="00A70448"/>
    <w:rsid w:val="00A94AF4"/>
    <w:rsid w:val="00AA4FF3"/>
    <w:rsid w:val="00AB7824"/>
    <w:rsid w:val="00AC449D"/>
    <w:rsid w:val="00AD2C51"/>
    <w:rsid w:val="00AE1B3E"/>
    <w:rsid w:val="00AE5E6A"/>
    <w:rsid w:val="00AF0222"/>
    <w:rsid w:val="00AF648D"/>
    <w:rsid w:val="00B052A5"/>
    <w:rsid w:val="00B24C05"/>
    <w:rsid w:val="00B35644"/>
    <w:rsid w:val="00B5014C"/>
    <w:rsid w:val="00B706C1"/>
    <w:rsid w:val="00B879AD"/>
    <w:rsid w:val="00B97703"/>
    <w:rsid w:val="00BA3D66"/>
    <w:rsid w:val="00BD5226"/>
    <w:rsid w:val="00C02F70"/>
    <w:rsid w:val="00C04BFC"/>
    <w:rsid w:val="00C17229"/>
    <w:rsid w:val="00C43451"/>
    <w:rsid w:val="00C761E5"/>
    <w:rsid w:val="00CB2B16"/>
    <w:rsid w:val="00CB3E28"/>
    <w:rsid w:val="00CE7AC5"/>
    <w:rsid w:val="00CF4A9B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E57970"/>
    <w:rsid w:val="00EC60DF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0FEB"/>
    <w:rsid w:val="00FB2E7B"/>
    <w:rsid w:val="00FD522E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800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xiaomi-r4</cp:lastModifiedBy>
  <cp:revision>5</cp:revision>
  <cp:lastPrinted>2002-04-23T07:10:00Z</cp:lastPrinted>
  <dcterms:created xsi:type="dcterms:W3CDTF">2023-11-09T22:29:00Z</dcterms:created>
  <dcterms:modified xsi:type="dcterms:W3CDTF">2023-11-10T15:15:00Z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  <property fmtid="{D5CDD505-2E9C-101B-9397-08002B2CF9AE}" pid="7" name="fileWhereFroms">
    <vt:lpwstr>PpjeLB1gRN0lwrPqMaCTkiLjDypHCuBL3Ew/zUQx3PFC+v03nY6/ZDqmc8/bf6fXhL/livhXtzQC2julOevmGsP0/L1H0GQOaGXUWOAmgjaL1Kex5PfDuKQOg5o6epUR7lIUSRT01pWEZlbbtucbM78lwkgepRvyv0N1TQbWW5/xN7BV+QDYMPuQQ3wRS85FbxVCuTHedtfAlWHpHh6zsWcGowhm59yc+kLPyyOfWiR2rjmRDvBKA3pNcKu7/7Z</vt:lpwstr>
  </property>
</Properties>
</file>